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C" w:rsidRPr="00D379D9" w:rsidRDefault="00303D63" w:rsidP="00C0339F">
      <w:pPr>
        <w:jc w:val="right"/>
        <w:rPr>
          <w:rFonts w:ascii="Times New Roman" w:eastAsia="Calibri" w:hAnsi="Times New Roman"/>
          <w:sz w:val="24"/>
          <w:szCs w:val="24"/>
        </w:rPr>
      </w:pPr>
      <w:bookmarkStart w:id="0" w:name="_Toc482792131"/>
      <w:r w:rsidRPr="00D379D9">
        <w:rPr>
          <w:rFonts w:ascii="Times New Roman" w:eastAsia="Calibri" w:hAnsi="Times New Roman"/>
          <w:sz w:val="24"/>
          <w:szCs w:val="24"/>
        </w:rPr>
        <w:t>П</w:t>
      </w:r>
      <w:r w:rsidR="00194F7C" w:rsidRPr="00D379D9">
        <w:rPr>
          <w:rFonts w:ascii="Times New Roman" w:eastAsia="Calibri" w:hAnsi="Times New Roman"/>
          <w:sz w:val="24"/>
          <w:szCs w:val="24"/>
        </w:rPr>
        <w:t>риложение</w:t>
      </w:r>
      <w:r w:rsidRPr="00D379D9">
        <w:rPr>
          <w:rFonts w:ascii="Times New Roman" w:eastAsia="Calibri" w:hAnsi="Times New Roman"/>
          <w:sz w:val="24"/>
          <w:szCs w:val="24"/>
        </w:rPr>
        <w:t xml:space="preserve"> №</w:t>
      </w:r>
      <w:r w:rsidR="00194F7C" w:rsidRPr="00D379D9">
        <w:rPr>
          <w:rFonts w:ascii="Times New Roman" w:eastAsia="Calibri" w:hAnsi="Times New Roman"/>
          <w:sz w:val="24"/>
          <w:szCs w:val="24"/>
        </w:rPr>
        <w:t>1</w:t>
      </w:r>
      <w:r w:rsidR="00414944">
        <w:rPr>
          <w:rFonts w:ascii="Times New Roman" w:eastAsia="Calibri" w:hAnsi="Times New Roman"/>
          <w:sz w:val="24"/>
          <w:szCs w:val="24"/>
        </w:rPr>
        <w:t>2</w:t>
      </w:r>
    </w:p>
    <w:p w:rsidR="00BC7016" w:rsidRDefault="00BC7016" w:rsidP="00414944">
      <w:pPr>
        <w:jc w:val="right"/>
        <w:rPr>
          <w:rFonts w:ascii="Times New Roman" w:eastAsia="Calibri" w:hAnsi="Times New Roman"/>
          <w:szCs w:val="22"/>
        </w:rPr>
      </w:pPr>
      <w:proofErr w:type="gramStart"/>
      <w:r w:rsidRPr="00BC7016">
        <w:rPr>
          <w:rFonts w:ascii="Times New Roman" w:eastAsia="Calibri" w:hAnsi="Times New Roman"/>
          <w:szCs w:val="22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BC7016">
        <w:rPr>
          <w:rFonts w:ascii="Times New Roman" w:eastAsia="Calibri" w:hAnsi="Times New Roman"/>
          <w:szCs w:val="22"/>
        </w:rPr>
        <w:t>Обояни</w:t>
      </w:r>
      <w:proofErr w:type="spellEnd"/>
      <w:r w:rsidRPr="00BC7016">
        <w:rPr>
          <w:rFonts w:ascii="Times New Roman" w:eastAsia="Calibri" w:hAnsi="Times New Roman"/>
          <w:szCs w:val="22"/>
        </w:rPr>
        <w:t xml:space="preserve"> км 585+000 – км 598+000, обход г. Фатеж км 475+000 - км 484+000, подъезд к г. Курску км 29+031</w:t>
      </w:r>
      <w:proofErr w:type="gramEnd"/>
      <w:r w:rsidRPr="00BC7016">
        <w:rPr>
          <w:rFonts w:ascii="Times New Roman" w:eastAsia="Calibri" w:hAnsi="Times New Roman"/>
          <w:szCs w:val="22"/>
        </w:rPr>
        <w:t xml:space="preserve">– </w:t>
      </w:r>
      <w:proofErr w:type="gramStart"/>
      <w:r w:rsidRPr="00BC7016">
        <w:rPr>
          <w:rFonts w:ascii="Times New Roman" w:eastAsia="Calibri" w:hAnsi="Times New Roman"/>
          <w:szCs w:val="22"/>
        </w:rPr>
        <w:t>км</w:t>
      </w:r>
      <w:proofErr w:type="gramEnd"/>
      <w:r w:rsidRPr="00BC7016">
        <w:rPr>
          <w:rFonts w:ascii="Times New Roman" w:eastAsia="Calibri" w:hAnsi="Times New Roman"/>
          <w:szCs w:val="22"/>
        </w:rPr>
        <w:t xml:space="preserve"> 31+062 , Курская область</w:t>
      </w:r>
    </w:p>
    <w:p w:rsidR="003C728C" w:rsidRPr="00DC3275" w:rsidRDefault="00DC3275" w:rsidP="00DC3275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C3275">
        <w:rPr>
          <w:rFonts w:ascii="Times New Roman" w:eastAsia="Calibri" w:hAnsi="Times New Roman"/>
          <w:b/>
          <w:sz w:val="28"/>
          <w:szCs w:val="28"/>
        </w:rPr>
        <w:t>ФОРМА ПРЕДПИСАНИЯ</w:t>
      </w:r>
    </w:p>
    <w:tbl>
      <w:tblPr>
        <w:tblW w:w="11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5"/>
        <w:gridCol w:w="906"/>
        <w:gridCol w:w="3062"/>
        <w:gridCol w:w="1170"/>
        <w:gridCol w:w="1326"/>
        <w:gridCol w:w="1050"/>
        <w:gridCol w:w="1072"/>
        <w:gridCol w:w="249"/>
        <w:gridCol w:w="1134"/>
      </w:tblGrid>
      <w:tr w:rsidR="003C728C" w:rsidRPr="003C728C" w:rsidTr="004D34B2">
        <w:trPr>
          <w:trHeight w:val="3129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</w:tblGrid>
            <w:tr w:rsidR="003C728C" w:rsidRPr="003C728C" w:rsidTr="004D34B2">
              <w:trPr>
                <w:trHeight w:val="3129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728C" w:rsidRDefault="003C728C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bookmarkStart w:id="1" w:name="_GoBack" w:colFirst="0" w:colLast="0"/>
                  <w:r w:rsidRPr="003C728C">
                    <w:rPr>
                      <w:rFonts w:cs="Arial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64FCB201" wp14:editId="4D45AA94">
                        <wp:simplePos x="0" y="0"/>
                        <wp:positionH relativeFrom="column">
                          <wp:posOffset>1172845</wp:posOffset>
                        </wp:positionH>
                        <wp:positionV relativeFrom="paragraph">
                          <wp:posOffset>-784225</wp:posOffset>
                        </wp:positionV>
                        <wp:extent cx="772795" cy="631825"/>
                        <wp:effectExtent l="0" t="0" r="8255" b="0"/>
                        <wp:wrapNone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9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ФЕДЕРАЛЬНОЕ КАЗЕННОЕ УЧРЕЖДЕНИЕ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«УПРАВЛЕНИЕ АВТОМОБИЛЬНОЙ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МАГИСТРАЛИ МОСКВА-ХАРЬКОВ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ФЕДЕРАЛЬНОГО ДОРОЖНОГО АГЕНТСТВА»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 xml:space="preserve">(ФКУ </w:t>
                  </w:r>
                  <w:proofErr w:type="spellStart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Упрдор</w:t>
                  </w:r>
                  <w:proofErr w:type="spellEnd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 Москва-Харьков)</w:t>
                  </w:r>
                </w:p>
                <w:p w:rsidR="00C80D99" w:rsidRPr="003C728C" w:rsidRDefault="00C80D99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  <w:bookmarkEnd w:id="1"/>
          </w:tbl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60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 xml:space="preserve">ПРЕДПИСАНИЕ № </w:t>
            </w:r>
            <w:r w:rsidRPr="003C728C">
              <w:rPr>
                <w:rFonts w:ascii="Times New Roman" w:hAnsi="Times New Roman"/>
                <w:sz w:val="20"/>
              </w:rPr>
              <w:br/>
              <w:t>на устранение нарушений требований к содержанию Объекта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br/>
              <w:t xml:space="preserve">(_______________________________________________) </w:t>
            </w:r>
            <w:proofErr w:type="gramEnd"/>
          </w:p>
        </w:tc>
      </w:tr>
      <w:tr w:rsidR="003C728C" w:rsidRPr="003C728C" w:rsidTr="004D34B2">
        <w:trPr>
          <w:trHeight w:val="1375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24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Комсомольская ул., д. 15,г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t>.О</w:t>
            </w:r>
            <w:proofErr w:type="gramEnd"/>
            <w:r w:rsidRPr="003C728C">
              <w:rPr>
                <w:rFonts w:ascii="Times New Roman" w:hAnsi="Times New Roman"/>
                <w:sz w:val="20"/>
              </w:rPr>
              <w:t>рел, 302001,</w:t>
            </w:r>
            <w:r w:rsidRPr="003C728C">
              <w:rPr>
                <w:rFonts w:ascii="Times New Roman" w:hAnsi="Times New Roman"/>
                <w:sz w:val="20"/>
              </w:rPr>
              <w:br/>
              <w:t>Телефон:(4862)75-07-85, факс:(4862)47-01-05</w:t>
            </w:r>
            <w:r w:rsidRPr="003C728C">
              <w:rPr>
                <w:rFonts w:ascii="Times New Roman" w:hAnsi="Times New Roman"/>
                <w:sz w:val="20"/>
              </w:rPr>
              <w:br/>
              <w:t>E-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mail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>: doroga@uprdor-m2.ru, http://mh.rosavtodor.gov.ru/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ОКПО 03414937; ОГРН 1025700789047;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    ИНН/КПП  5752000133/ 575201001</w:t>
            </w:r>
          </w:p>
        </w:tc>
        <w:tc>
          <w:tcPr>
            <w:tcW w:w="60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3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Выдано:_______________________________</w:t>
            </w:r>
          </w:p>
        </w:tc>
      </w:tr>
      <w:tr w:rsidR="003C728C" w:rsidRPr="003C728C" w:rsidTr="004D34B2">
        <w:trPr>
          <w:trHeight w:val="301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728C">
              <w:rPr>
                <w:rFonts w:ascii="Times New Roman" w:hAnsi="Times New Roman"/>
                <w:sz w:val="16"/>
                <w:szCs w:val="16"/>
              </w:rPr>
              <w:t xml:space="preserve">          (наименование организации)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Дата вручения: «____» ____________ 20___ г.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4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 </w:t>
            </w:r>
            <w:r>
              <w:rPr>
                <w:rFonts w:ascii="Times New Roman" w:hAnsi="Times New Roman"/>
                <w:sz w:val="20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  <w:r>
              <w:rPr>
                <w:rFonts w:ascii="Times New Roman" w:hAnsi="Times New Roman"/>
                <w:sz w:val="20"/>
              </w:rPr>
              <w:br/>
              <w:t>(код показателя</w:t>
            </w:r>
            <w:r w:rsidRPr="003C728C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 xml:space="preserve">Адрес участка, </w:t>
            </w:r>
            <w:proofErr w:type="spellStart"/>
            <w:proofErr w:type="gramStart"/>
            <w:r w:rsidRPr="003C728C">
              <w:rPr>
                <w:rFonts w:ascii="Times New Roman" w:hAnsi="Times New Roman"/>
                <w:color w:val="000000"/>
                <w:sz w:val="20"/>
              </w:rPr>
              <w:t>км</w:t>
            </w:r>
            <w:proofErr w:type="gramEnd"/>
            <w:r w:rsidRPr="003C728C">
              <w:rPr>
                <w:rFonts w:ascii="Times New Roman" w:hAnsi="Times New Roman"/>
                <w:color w:val="000000"/>
                <w:sz w:val="20"/>
              </w:rPr>
              <w:t>+м</w:t>
            </w:r>
            <w:proofErr w:type="spellEnd"/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Вид нарушения, дефект содержания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Требуемый срок устранения (дата и время)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Отметка о выполнении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Объемы работ</w:t>
            </w:r>
            <w:r w:rsidR="004D34B2">
              <w:rPr>
                <w:rFonts w:ascii="Times New Roman" w:hAnsi="Times New Roman"/>
                <w:sz w:val="20"/>
              </w:rPr>
              <w:t xml:space="preserve"> (устраняемых дефектов)</w:t>
            </w:r>
          </w:p>
        </w:tc>
      </w:tr>
      <w:tr w:rsidR="003C728C" w:rsidRPr="003C728C" w:rsidTr="004D34B2">
        <w:trPr>
          <w:trHeight w:val="1362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Фактический срок устранения (дата и время)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Заказчика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Исполнителя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8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1545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Информацию   об устранении   выявленных нарушений (дефектов, замечаний) указанных  в  предписании  представьте в отдел дорожных сооружений  ФКУ 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Упрдор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 xml:space="preserve"> Москва-Харьков с приложением фотографий до и после устранения дефекта не позже крайнего срока указанного в предписании.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В случае невыполнения предписания к Вам будут применены предусмотренные по Государственному контракту № _________________ от «___» ____________ 20___ г. штрафные санкции.</w:t>
            </w:r>
          </w:p>
        </w:tc>
      </w:tr>
      <w:tr w:rsidR="003C728C" w:rsidRPr="003C728C" w:rsidTr="004D34B2">
        <w:trPr>
          <w:trHeight w:val="720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Примечания к приложению №12: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1)</w:t>
            </w:r>
            <w:r w:rsidRPr="003C728C">
              <w:rPr>
                <w:rFonts w:ascii="Times New Roman" w:hAnsi="Times New Roman"/>
                <w:sz w:val="20"/>
              </w:rPr>
              <w:t xml:space="preserve">В графе 8 указываются объемы работ </w:t>
            </w:r>
            <w:r w:rsidR="004D34B2">
              <w:rPr>
                <w:rFonts w:ascii="Times New Roman" w:hAnsi="Times New Roman"/>
                <w:sz w:val="20"/>
              </w:rPr>
              <w:t xml:space="preserve">(дефектов) </w:t>
            </w:r>
            <w:r w:rsidRPr="003C728C">
              <w:rPr>
                <w:rFonts w:ascii="Times New Roman" w:hAnsi="Times New Roman"/>
                <w:sz w:val="20"/>
              </w:rPr>
              <w:t xml:space="preserve">устраняемые </w:t>
            </w:r>
            <w:r w:rsidR="004D34B2" w:rsidRPr="004D34B2">
              <w:rPr>
                <w:rFonts w:ascii="Times New Roman" w:hAnsi="Times New Roman"/>
                <w:sz w:val="20"/>
              </w:rPr>
              <w:t>исходя из конкретных условий содержания</w:t>
            </w:r>
            <w:r w:rsidR="004D34B2">
              <w:rPr>
                <w:rFonts w:ascii="Times New Roman" w:hAnsi="Times New Roman"/>
                <w:sz w:val="20"/>
              </w:rPr>
              <w:t xml:space="preserve">. </w:t>
            </w:r>
          </w:p>
          <w:p w:rsidR="00E93468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 w:rsidR="00E93468">
              <w:t xml:space="preserve"> </w:t>
            </w:r>
            <w:r w:rsidR="00E93468">
              <w:rPr>
                <w:rFonts w:ascii="Times New Roman" w:hAnsi="Times New Roman"/>
                <w:sz w:val="20"/>
              </w:rPr>
              <w:t xml:space="preserve">В случае неисполнение </w:t>
            </w:r>
            <w:r w:rsidR="009E5E7E">
              <w:rPr>
                <w:rFonts w:ascii="Times New Roman" w:hAnsi="Times New Roman"/>
                <w:sz w:val="20"/>
              </w:rPr>
              <w:t xml:space="preserve">предписания в указанные сроки или в объемах менее зафиксированных в </w:t>
            </w:r>
            <w:r w:rsidR="009E5E7E" w:rsidRPr="009E5E7E">
              <w:rPr>
                <w:rFonts w:ascii="Times New Roman" w:hAnsi="Times New Roman"/>
                <w:sz w:val="20"/>
              </w:rPr>
              <w:t xml:space="preserve">графе 8 </w:t>
            </w:r>
            <w:r w:rsidR="009E5E7E">
              <w:rPr>
                <w:rFonts w:ascii="Times New Roman" w:hAnsi="Times New Roman"/>
                <w:sz w:val="20"/>
              </w:rPr>
              <w:t xml:space="preserve">составляется  </w:t>
            </w:r>
            <w:r w:rsidR="00E93468" w:rsidRPr="00E93468">
              <w:rPr>
                <w:rFonts w:ascii="Times New Roman" w:hAnsi="Times New Roman"/>
                <w:sz w:val="20"/>
              </w:rPr>
              <w:t>двухсторонн</w:t>
            </w:r>
            <w:r w:rsidR="009E5E7E">
              <w:rPr>
                <w:rFonts w:ascii="Times New Roman" w:hAnsi="Times New Roman"/>
                <w:sz w:val="20"/>
              </w:rPr>
              <w:t>ий</w:t>
            </w:r>
            <w:r w:rsidR="00E93468" w:rsidRPr="00E93468">
              <w:rPr>
                <w:rFonts w:ascii="Times New Roman" w:hAnsi="Times New Roman"/>
                <w:sz w:val="20"/>
              </w:rPr>
              <w:t xml:space="preserve"> акт Заказчика и Исполнителя о выявленных нарушениях по качеству оказанных услуг</w:t>
            </w:r>
            <w:r w:rsidR="009E5E7E">
              <w:rPr>
                <w:rFonts w:ascii="Times New Roman" w:hAnsi="Times New Roman"/>
                <w:sz w:val="20"/>
              </w:rPr>
              <w:t>. Форма акта прилагается</w:t>
            </w:r>
            <w:r w:rsidR="00D1614D">
              <w:rPr>
                <w:rFonts w:ascii="Times New Roman" w:hAnsi="Times New Roman"/>
                <w:sz w:val="20"/>
              </w:rPr>
              <w:t xml:space="preserve"> ниже</w:t>
            </w:r>
            <w:r w:rsidR="009E5E7E">
              <w:rPr>
                <w:rFonts w:ascii="Times New Roman" w:hAnsi="Times New Roman"/>
                <w:sz w:val="20"/>
              </w:rPr>
              <w:t>.</w:t>
            </w:r>
            <w:r w:rsidR="00E93468">
              <w:rPr>
                <w:rFonts w:ascii="Times New Roman" w:hAnsi="Times New Roman"/>
                <w:sz w:val="20"/>
              </w:rPr>
              <w:t xml:space="preserve"> </w:t>
            </w:r>
          </w:p>
          <w:p w:rsidR="003C728C" w:rsidRPr="003C728C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Заказчика: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393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7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Исполнителя: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</w:tbl>
    <w:p w:rsidR="003C728C" w:rsidRDefault="003C728C" w:rsidP="00DC3275">
      <w:pPr>
        <w:ind w:left="0" w:firstLine="0"/>
        <w:rPr>
          <w:rFonts w:ascii="Times New Roman" w:eastAsia="Calibri" w:hAnsi="Times New Roman"/>
          <w:sz w:val="28"/>
          <w:szCs w:val="28"/>
        </w:rPr>
      </w:pPr>
    </w:p>
    <w:p w:rsidR="0029381F" w:rsidRDefault="0029381F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</w:p>
    <w:p w:rsidR="003C728C" w:rsidRPr="00DC3275" w:rsidRDefault="003C728C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  <w:r w:rsidRPr="00DC3275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</w:t>
      </w:r>
      <w:r w:rsidR="00DC3275">
        <w:rPr>
          <w:rFonts w:ascii="Times New Roman" w:eastAsia="Calibri" w:hAnsi="Times New Roman"/>
          <w:sz w:val="24"/>
          <w:szCs w:val="24"/>
        </w:rPr>
        <w:t>к Предписанию</w:t>
      </w:r>
    </w:p>
    <w:p w:rsidR="009E5E7E" w:rsidRDefault="009E5E7E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D1614D" w:rsidRDefault="00D1614D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9E5E7E" w:rsidRPr="00DC3275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C3275">
        <w:rPr>
          <w:rFonts w:ascii="Times New Roman" w:eastAsiaTheme="minorHAnsi" w:hAnsi="Times New Roman"/>
          <w:b/>
          <w:sz w:val="28"/>
          <w:szCs w:val="28"/>
          <w:lang w:eastAsia="en-US"/>
        </w:rPr>
        <w:t>АКТ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Проверки исполнения Предписания №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«____» ________ 20__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г.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к качеству оказанных услуг по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 xml:space="preserve">Договору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«____» __________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20___ г.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Объект содержания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E5E7E" w:rsidRPr="009E5E7E" w:rsidRDefault="00D1614D" w:rsidP="009E5E7E">
      <w:pPr>
        <w:spacing w:after="200" w:line="276" w:lineRule="auto"/>
        <w:ind w:left="0" w:right="0"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«___» 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>г.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Комиссия в составе,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</w:t>
      </w:r>
      <w:r w:rsidR="00D1614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Заказчика: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представителя Исполнителя: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ходе осмотра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искусственных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сооружений на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участке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автомобильной дорог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и: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«Объект содержания»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установила факт </w:t>
      </w:r>
      <w:proofErr w:type="spellStart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не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>устранения</w:t>
      </w:r>
      <w:proofErr w:type="spellEnd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указанные сроки дефектов содержания указанных в предписании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от  «____» ________ 20__ г.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, а именно:</w:t>
      </w: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1018" w:type="dxa"/>
        <w:tblInd w:w="93" w:type="dxa"/>
        <w:tblLook w:val="04A0" w:firstRow="1" w:lastRow="0" w:firstColumn="1" w:lastColumn="0" w:noHBand="0" w:noVBand="1"/>
      </w:tblPr>
      <w:tblGrid>
        <w:gridCol w:w="1371"/>
        <w:gridCol w:w="1047"/>
        <w:gridCol w:w="4449"/>
        <w:gridCol w:w="1779"/>
        <w:gridCol w:w="2372"/>
      </w:tblGrid>
      <w:tr w:rsidR="004D34B2" w:rsidRPr="004D34B2" w:rsidTr="004D34B2">
        <w:trPr>
          <w:trHeight w:val="460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№  </w:t>
            </w:r>
            <w:r w:rsidRPr="004D34B2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4D34B2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/п</w:t>
            </w:r>
            <w:r w:rsidRPr="004D34B2">
              <w:rPr>
                <w:rFonts w:ascii="Times New Roman" w:hAnsi="Times New Roman"/>
                <w:szCs w:val="22"/>
              </w:rPr>
              <w:br/>
              <w:t>(код показателя)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Адрес участка, </w:t>
            </w:r>
            <w:proofErr w:type="spellStart"/>
            <w:proofErr w:type="gramStart"/>
            <w:r w:rsidRPr="004D34B2">
              <w:rPr>
                <w:rFonts w:ascii="Times New Roman" w:hAnsi="Times New Roman"/>
                <w:szCs w:val="22"/>
              </w:rPr>
              <w:t>км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+м</w:t>
            </w:r>
            <w:proofErr w:type="spellEnd"/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Вид нарушения, дефект содержания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Требуемый срок устранения (дата и время)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Отметка о выполнении</w:t>
            </w:r>
          </w:p>
        </w:tc>
      </w:tr>
      <w:tr w:rsidR="004D34B2" w:rsidRPr="004D34B2" w:rsidTr="004D34B2">
        <w:trPr>
          <w:trHeight w:val="1079"/>
        </w:trPr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Фактический срок устранения (дата и время)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39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Представитель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Заказчика</w:t>
      </w: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C3275" w:rsidRDefault="00DC3275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Представитель Исполнителя:</w:t>
      </w:r>
    </w:p>
    <w:p w:rsidR="009E5E7E" w:rsidRPr="003C728C" w:rsidRDefault="009E5E7E" w:rsidP="009E5E7E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3C728C" w:rsidRDefault="003C728C" w:rsidP="00C0339F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033D2" w:rsidRPr="003C728C" w:rsidRDefault="00303D63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3C728C">
        <w:rPr>
          <w:rFonts w:ascii="Times New Roman" w:eastAsia="Calibri" w:hAnsi="Times New Roman"/>
          <w:sz w:val="28"/>
          <w:szCs w:val="28"/>
        </w:rPr>
        <w:br/>
      </w:r>
      <w:bookmarkEnd w:id="0"/>
    </w:p>
    <w:p w:rsidR="006033D2" w:rsidRDefault="006033D2" w:rsidP="003C728C">
      <w:p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6033D2" w:rsidSect="0029381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94F7C"/>
    <w:rsid w:val="001B03A5"/>
    <w:rsid w:val="001C6DEB"/>
    <w:rsid w:val="001D6FD9"/>
    <w:rsid w:val="001F28CB"/>
    <w:rsid w:val="001F4997"/>
    <w:rsid w:val="00213657"/>
    <w:rsid w:val="00237E1E"/>
    <w:rsid w:val="0024243C"/>
    <w:rsid w:val="002600FD"/>
    <w:rsid w:val="0029381F"/>
    <w:rsid w:val="002D16BC"/>
    <w:rsid w:val="00303D63"/>
    <w:rsid w:val="003506DA"/>
    <w:rsid w:val="003573BF"/>
    <w:rsid w:val="00361636"/>
    <w:rsid w:val="00371193"/>
    <w:rsid w:val="00396D19"/>
    <w:rsid w:val="003C56A1"/>
    <w:rsid w:val="003C728C"/>
    <w:rsid w:val="00414944"/>
    <w:rsid w:val="00414C06"/>
    <w:rsid w:val="004235DF"/>
    <w:rsid w:val="00463B8C"/>
    <w:rsid w:val="00487854"/>
    <w:rsid w:val="004D34B2"/>
    <w:rsid w:val="00573E03"/>
    <w:rsid w:val="0059314A"/>
    <w:rsid w:val="005C5864"/>
    <w:rsid w:val="005D3961"/>
    <w:rsid w:val="005E2E5E"/>
    <w:rsid w:val="006033D2"/>
    <w:rsid w:val="00646229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E5E7E"/>
    <w:rsid w:val="00A33A5B"/>
    <w:rsid w:val="00A75955"/>
    <w:rsid w:val="00A92A51"/>
    <w:rsid w:val="00A9666D"/>
    <w:rsid w:val="00AA5822"/>
    <w:rsid w:val="00AB655B"/>
    <w:rsid w:val="00AE5D3F"/>
    <w:rsid w:val="00AF35A5"/>
    <w:rsid w:val="00B059C4"/>
    <w:rsid w:val="00B16DDF"/>
    <w:rsid w:val="00BB7CEA"/>
    <w:rsid w:val="00BC7016"/>
    <w:rsid w:val="00C0339F"/>
    <w:rsid w:val="00C3355B"/>
    <w:rsid w:val="00C36EB4"/>
    <w:rsid w:val="00C80D99"/>
    <w:rsid w:val="00CC075C"/>
    <w:rsid w:val="00CC3C26"/>
    <w:rsid w:val="00CC5A0E"/>
    <w:rsid w:val="00D05219"/>
    <w:rsid w:val="00D11B9F"/>
    <w:rsid w:val="00D1614D"/>
    <w:rsid w:val="00D379D9"/>
    <w:rsid w:val="00D450E6"/>
    <w:rsid w:val="00D46A5F"/>
    <w:rsid w:val="00D65898"/>
    <w:rsid w:val="00D7284B"/>
    <w:rsid w:val="00D72B84"/>
    <w:rsid w:val="00D90F09"/>
    <w:rsid w:val="00DB4D56"/>
    <w:rsid w:val="00DC0593"/>
    <w:rsid w:val="00DC116B"/>
    <w:rsid w:val="00DC3275"/>
    <w:rsid w:val="00E15642"/>
    <w:rsid w:val="00E93468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8A7DD187</Template>
  <TotalTime>46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12</cp:revision>
  <dcterms:created xsi:type="dcterms:W3CDTF">2025-03-11T12:17:00Z</dcterms:created>
  <dcterms:modified xsi:type="dcterms:W3CDTF">2026-06-30T12:24:00Z</dcterms:modified>
</cp:coreProperties>
</file>